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8E2F25" w:rsidP="002C5749">
      <w:pPr>
        <w:ind w:left="5670"/>
      </w:pPr>
      <w:fldSimple w:instr=" DOCVARIABLE &quot;boss_state&quot; \* MERGEFORMAT ">
        <w:r w:rsidR="00866268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866268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7C5F45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6268" w:rsidRDefault="0086626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866268" w:rsidRDefault="0086626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866268" w:rsidRDefault="0086626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866268" w:rsidRDefault="0086626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866268" w:rsidRDefault="0086626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86626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866268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866268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8E2F2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565192022Н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7C5F45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8E2F25">
        <w:rPr>
          <w:bCs/>
        </w:rPr>
        <w:fldChar w:fldCharType="begin"/>
      </w:r>
      <w:r w:rsidR="008E2F25">
        <w:rPr>
          <w:bCs/>
        </w:rPr>
        <w:instrText xml:space="preserve"> DOCVARIABLE fill_date \* MERGEFORMAT </w:instrText>
      </w:r>
      <w:r w:rsidR="008E2F25">
        <w:rPr>
          <w:bCs/>
        </w:rPr>
        <w:fldChar w:fldCharType="separate"/>
      </w:r>
      <w:r w:rsidR="007C5F45">
        <w:rPr>
          <w:bCs/>
        </w:rPr>
        <w:t xml:space="preserve">19.04.2022 </w:t>
      </w:r>
      <w:r w:rsidR="008E2F25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8E2F25" w:rsidRPr="008E2F25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8E2F25" w:rsidRPr="008E2F25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8E2F25" w:rsidRPr="008E2F25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8E2F25">
        <w:rPr>
          <w:bCs/>
        </w:rPr>
        <w:fldChar w:fldCharType="begin"/>
      </w:r>
      <w:r w:rsidR="008E2F25">
        <w:rPr>
          <w:bCs/>
        </w:rPr>
        <w:instrText xml:space="preserve"> DOCVARIABLE fact_adr \* MERGEFORMAT </w:instrText>
      </w:r>
      <w:r w:rsidR="008E2F25">
        <w:rPr>
          <w:bCs/>
        </w:rPr>
        <w:fldChar w:fldCharType="separate"/>
      </w:r>
      <w:r w:rsidR="008E2F25" w:rsidRPr="008E2F25">
        <w:rPr>
          <w:bCs/>
        </w:rPr>
        <w:t xml:space="preserve"> </w:t>
      </w:r>
      <w:r w:rsidR="008E2F25" w:rsidRPr="008E2F25">
        <w:t xml:space="preserve">298600, Республика Крым, город Ялта, улица Манагарова, дом 2  </w:t>
      </w:r>
      <w:r w:rsidR="008E2F25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8E2F25">
        <w:rPr>
          <w:u w:val="single"/>
        </w:rPr>
        <w:t xml:space="preserve"> 56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8E2F25" w:rsidRPr="008E2F25">
        <w:rPr>
          <w:rStyle w:val="aa"/>
        </w:rPr>
        <w:t xml:space="preserve"> Учитель-дефектолог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8E2F25" w:rsidRPr="008E2F25">
        <w:rPr>
          <w:rStyle w:val="aa"/>
        </w:rPr>
        <w:t xml:space="preserve"> 27247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866268" w:rsidRPr="00866268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8E2F25" w:rsidRPr="008E2F25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866268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66268" w:rsidRPr="00B173B2" w:rsidRDefault="00866268" w:rsidP="00866268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866268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66268" w:rsidRPr="00B173B2" w:rsidRDefault="00866268" w:rsidP="00866268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866268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866268" w:rsidRPr="00B173B2" w:rsidRDefault="0086626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866268" w:rsidRPr="00B173B2" w:rsidTr="00780090">
        <w:tc>
          <w:tcPr>
            <w:tcW w:w="417" w:type="dxa"/>
            <w:shd w:val="clear" w:color="auto" w:fill="auto"/>
            <w:vAlign w:val="center"/>
          </w:tcPr>
          <w:p w:rsidR="00866268" w:rsidRPr="00B173B2" w:rsidRDefault="00866268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866268" w:rsidRPr="00B173B2" w:rsidRDefault="00866268" w:rsidP="00866268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866268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866268" w:rsidRPr="00B173B2" w:rsidTr="00866268">
        <w:tc>
          <w:tcPr>
            <w:tcW w:w="209" w:type="pct"/>
            <w:shd w:val="clear" w:color="auto" w:fill="auto"/>
            <w:vAlign w:val="center"/>
          </w:tcPr>
          <w:p w:rsidR="00866268" w:rsidRPr="00B173B2" w:rsidRDefault="00866268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866268" w:rsidRPr="00B173B2" w:rsidRDefault="00866268" w:rsidP="00866268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66268" w:rsidRPr="00B173B2" w:rsidRDefault="0086626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866268" w:rsidRPr="00B173B2" w:rsidRDefault="0086626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866268" w:rsidRPr="00B173B2" w:rsidRDefault="007C5F45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66268" w:rsidRPr="00B173B2" w:rsidTr="00866268">
        <w:tc>
          <w:tcPr>
            <w:tcW w:w="209" w:type="pct"/>
            <w:shd w:val="clear" w:color="auto" w:fill="auto"/>
            <w:vAlign w:val="center"/>
          </w:tcPr>
          <w:p w:rsidR="00866268" w:rsidRPr="00B173B2" w:rsidRDefault="00866268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866268" w:rsidRDefault="00866268" w:rsidP="00866268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66268" w:rsidRDefault="0086626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866268" w:rsidRDefault="0086626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866268" w:rsidRDefault="007C5F45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66268" w:rsidRPr="00B173B2" w:rsidTr="00866268">
        <w:tc>
          <w:tcPr>
            <w:tcW w:w="209" w:type="pct"/>
            <w:shd w:val="clear" w:color="auto" w:fill="auto"/>
            <w:vAlign w:val="center"/>
          </w:tcPr>
          <w:p w:rsidR="00866268" w:rsidRPr="00B173B2" w:rsidRDefault="00866268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866268" w:rsidRDefault="00866268" w:rsidP="00866268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66268" w:rsidRDefault="0086626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866268" w:rsidRDefault="0086626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866268" w:rsidRDefault="007C5F45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66268" w:rsidRPr="00B173B2" w:rsidTr="00866268">
        <w:tc>
          <w:tcPr>
            <w:tcW w:w="209" w:type="pct"/>
            <w:shd w:val="clear" w:color="auto" w:fill="auto"/>
            <w:vAlign w:val="center"/>
          </w:tcPr>
          <w:p w:rsidR="00866268" w:rsidRPr="00B173B2" w:rsidRDefault="00866268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866268" w:rsidRDefault="00866268" w:rsidP="00866268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66268" w:rsidRDefault="0086626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866268" w:rsidRDefault="0086626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866268" w:rsidRDefault="007C5F45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66268" w:rsidRPr="00B173B2" w:rsidTr="00866268">
        <w:tc>
          <w:tcPr>
            <w:tcW w:w="209" w:type="pct"/>
            <w:shd w:val="clear" w:color="auto" w:fill="auto"/>
            <w:vAlign w:val="center"/>
          </w:tcPr>
          <w:p w:rsidR="00866268" w:rsidRPr="00B173B2" w:rsidRDefault="00866268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866268" w:rsidRDefault="00866268" w:rsidP="00866268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66268" w:rsidRDefault="0086626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866268" w:rsidRDefault="0086626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866268" w:rsidRDefault="007C5F45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66268" w:rsidRPr="00B173B2" w:rsidTr="00866268">
        <w:tc>
          <w:tcPr>
            <w:tcW w:w="209" w:type="pct"/>
            <w:shd w:val="clear" w:color="auto" w:fill="auto"/>
            <w:vAlign w:val="center"/>
          </w:tcPr>
          <w:p w:rsidR="00866268" w:rsidRPr="00B173B2" w:rsidRDefault="00866268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866268" w:rsidRDefault="00866268" w:rsidP="00866268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66268" w:rsidRDefault="0086626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866268" w:rsidRDefault="0086626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866268" w:rsidRDefault="007C5F45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866268" w:rsidRPr="00B173B2" w:rsidTr="00780090">
        <w:tc>
          <w:tcPr>
            <w:tcW w:w="417" w:type="dxa"/>
            <w:shd w:val="clear" w:color="auto" w:fill="auto"/>
            <w:vAlign w:val="center"/>
          </w:tcPr>
          <w:p w:rsidR="00866268" w:rsidRPr="00B173B2" w:rsidRDefault="00866268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866268" w:rsidRPr="00B173B2" w:rsidRDefault="00866268" w:rsidP="00866268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866268">
        <w:tc>
          <w:tcPr>
            <w:tcW w:w="19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2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2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866268" w:rsidRPr="00B173B2" w:rsidTr="00866268">
        <w:tc>
          <w:tcPr>
            <w:tcW w:w="197" w:type="pct"/>
            <w:vAlign w:val="center"/>
          </w:tcPr>
          <w:p w:rsidR="00866268" w:rsidRPr="00B173B2" w:rsidRDefault="00866268" w:rsidP="00866268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2" w:type="pct"/>
            <w:vAlign w:val="center"/>
          </w:tcPr>
          <w:p w:rsidR="00866268" w:rsidRPr="008011E0" w:rsidRDefault="00866268" w:rsidP="00866268">
            <w:pPr>
              <w:pStyle w:val="a8"/>
            </w:pPr>
            <w:bookmarkStart w:id="48" w:name="zona_info_id_65F1"/>
            <w:bookmarkEnd w:id="48"/>
            <w:r>
              <w:t>Кабинет</w:t>
            </w:r>
          </w:p>
        </w:tc>
        <w:tc>
          <w:tcPr>
            <w:tcW w:w="623" w:type="pct"/>
            <w:vAlign w:val="center"/>
          </w:tcPr>
          <w:p w:rsidR="00866268" w:rsidRPr="008011E0" w:rsidRDefault="00866268" w:rsidP="00866268">
            <w:pPr>
              <w:pStyle w:val="a8"/>
            </w:pPr>
            <w:r>
              <w:t>22,6</w:t>
            </w:r>
          </w:p>
        </w:tc>
        <w:tc>
          <w:tcPr>
            <w:tcW w:w="623" w:type="pct"/>
            <w:vAlign w:val="center"/>
          </w:tcPr>
          <w:p w:rsidR="00866268" w:rsidRPr="008011E0" w:rsidRDefault="00866268" w:rsidP="00866268">
            <w:pPr>
              <w:pStyle w:val="a8"/>
            </w:pPr>
            <w:r>
              <w:t>101,8</w:t>
            </w:r>
          </w:p>
        </w:tc>
        <w:tc>
          <w:tcPr>
            <w:tcW w:w="623" w:type="pct"/>
            <w:vAlign w:val="center"/>
          </w:tcPr>
          <w:p w:rsidR="00866268" w:rsidRPr="008011E0" w:rsidRDefault="00866268" w:rsidP="00866268">
            <w:pPr>
              <w:pStyle w:val="a8"/>
            </w:pPr>
            <w:r>
              <w:t>0,1</w:t>
            </w:r>
          </w:p>
        </w:tc>
        <w:tc>
          <w:tcPr>
            <w:tcW w:w="622" w:type="pct"/>
            <w:vAlign w:val="center"/>
          </w:tcPr>
          <w:p w:rsidR="00866268" w:rsidRPr="00B173B2" w:rsidRDefault="00866268" w:rsidP="00866268">
            <w:pPr>
              <w:pStyle w:val="a8"/>
              <w:suppressAutoHyphens/>
              <w:rPr>
                <w:sz w:val="18"/>
                <w:szCs w:val="18"/>
              </w:rPr>
            </w:pPr>
            <w:r>
              <w:t>41,3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86626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86626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866268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866268" w:rsidRPr="00866268">
        <w:rPr>
          <w:bCs/>
          <w:i/>
          <w:sz w:val="20"/>
          <w:szCs w:val="20"/>
        </w:rPr>
        <w:t>Нагрузка</w:t>
      </w:r>
      <w:r w:rsidR="00866268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866268" w:rsidRDefault="00866268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1 + 1 + 1 + 1 + 2  = 6.00;   X(To) = 6.00±0.28,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866268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866268" w:rsidP="00707381">
            <w:pPr>
              <w:pStyle w:val="a8"/>
            </w:pPr>
            <w:r w:rsidRPr="00866268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866268" w:rsidP="00707381">
            <w:pPr>
              <w:pStyle w:val="a8"/>
            </w:pPr>
            <w:r w:rsidRPr="00866268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866268" w:rsidP="00707381">
            <w:pPr>
              <w:pStyle w:val="a8"/>
            </w:pPr>
            <w:r w:rsidRPr="00866268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8E2F25">
        <w:rPr>
          <w:bCs/>
        </w:rPr>
        <w:fldChar w:fldCharType="begin"/>
      </w:r>
      <w:r w:rsidR="008E2F25">
        <w:rPr>
          <w:bCs/>
        </w:rPr>
        <w:instrText xml:space="preserve"> DOCVARIABLE att_zakl \* MERGEFORMAT </w:instrText>
      </w:r>
      <w:r w:rsidR="008E2F25">
        <w:rPr>
          <w:bCs/>
        </w:rPr>
        <w:fldChar w:fldCharType="separate"/>
      </w:r>
      <w:r w:rsidR="00866268" w:rsidRPr="00866268">
        <w:rPr>
          <w:bCs/>
        </w:rPr>
        <w:t>-</w:t>
      </w:r>
      <w:r w:rsidR="00866268" w:rsidRPr="00866268">
        <w:t xml:space="preserve"> фактический уровень вредного фактора соответствует гигиеническим нормативам;</w:t>
      </w:r>
      <w:r w:rsidR="008E2F25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866268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866268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866268" w:rsidP="00707381">
            <w:pPr>
              <w:pStyle w:val="a8"/>
            </w:pPr>
            <w:r w:rsidRPr="00866268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866268" w:rsidP="00707381">
            <w:pPr>
              <w:pStyle w:val="a8"/>
            </w:pPr>
            <w:r w:rsidRPr="00866268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866268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866268" w:rsidRDefault="00866268" w:rsidP="00707381">
            <w:pPr>
              <w:pStyle w:val="a8"/>
            </w:pPr>
            <w:r w:rsidRPr="00866268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268" w:rsidRDefault="00866268" w:rsidP="0076042D">
      <w:pPr>
        <w:pStyle w:val="a9"/>
      </w:pPr>
      <w:r>
        <w:separator/>
      </w:r>
    </w:p>
  </w:endnote>
  <w:endnote w:type="continuationSeparator" w:id="0">
    <w:p w:rsidR="00866268" w:rsidRDefault="00866268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F25" w:rsidRDefault="008E2F2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8E2F25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565192022Н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7C5F45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7C5F45" w:rsidRPr="007C5F45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F25" w:rsidRDefault="008E2F2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268" w:rsidRDefault="00866268" w:rsidP="0076042D">
      <w:pPr>
        <w:pStyle w:val="a9"/>
      </w:pPr>
      <w:r>
        <w:separator/>
      </w:r>
    </w:p>
  </w:footnote>
  <w:footnote w:type="continuationSeparator" w:id="0">
    <w:p w:rsidR="00866268" w:rsidRDefault="00866268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F25" w:rsidRDefault="008E2F2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F25" w:rsidRDefault="008E2F2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F25" w:rsidRDefault="008E2F2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724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565192022Н"/>
    <w:docVar w:name="form" w:val="4"/>
    <w:docVar w:name="grid_data_n_bm1_4" w:val="1~1~~2~1~~3~1~~4~1~~5~2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1 + 1 + 1 + 1 + 2  = 6.00;   X(To) = 6.00±0.28, k=2 (p=95%)_x000d_"/>
    <w:docVar w:name="nd_table3_id_205" w:val="_napr1~_napr2~_napr3~_napr4~_napr5~_napr6~_napr7~_napr8~_napr9"/>
    <w:docVar w:name="num_doc" w:val="56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B51B45CB08F44AAFA630EE76F5F359B5"/>
    <w:docVar w:name="rm_id" w:val="56"/>
    <w:docVar w:name="rm_name" w:val=" Учитель-дефектолог "/>
    <w:docVar w:name="rm_number" w:val=" 56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120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866268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C5F45"/>
    <w:rsid w:val="007D1852"/>
    <w:rsid w:val="007D2CEA"/>
    <w:rsid w:val="00815C10"/>
    <w:rsid w:val="0081642C"/>
    <w:rsid w:val="0082009D"/>
    <w:rsid w:val="00830CE0"/>
    <w:rsid w:val="00866268"/>
    <w:rsid w:val="008751FB"/>
    <w:rsid w:val="00883461"/>
    <w:rsid w:val="008943C6"/>
    <w:rsid w:val="00897462"/>
    <w:rsid w:val="008A4326"/>
    <w:rsid w:val="008E2F25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50509B01-CE59-4860-83D5-0644CE292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2</TotalTime>
  <Pages>4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3</cp:revision>
  <dcterms:created xsi:type="dcterms:W3CDTF">2022-04-18T07:32:00Z</dcterms:created>
  <dcterms:modified xsi:type="dcterms:W3CDTF">2022-04-18T08:36:00Z</dcterms:modified>
</cp:coreProperties>
</file>